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289183" w14:textId="77777777" w:rsidR="006B3333" w:rsidRDefault="006B3333" w:rsidP="006B333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Margaret RYMER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d.1488)</w:t>
      </w:r>
    </w:p>
    <w:p w14:paraId="6D633DB5" w14:textId="77777777" w:rsidR="006B3333" w:rsidRDefault="006B3333" w:rsidP="006B3333">
      <w:pPr>
        <w:pStyle w:val="NoSpacing"/>
        <w:rPr>
          <w:rFonts w:cs="Times New Roman"/>
          <w:szCs w:val="24"/>
        </w:rPr>
      </w:pPr>
    </w:p>
    <w:p w14:paraId="134330E8" w14:textId="77777777" w:rsidR="006B3333" w:rsidRDefault="006B3333" w:rsidP="006B3333">
      <w:pPr>
        <w:pStyle w:val="NoSpacing"/>
        <w:rPr>
          <w:rFonts w:cs="Times New Roman"/>
          <w:szCs w:val="24"/>
        </w:rPr>
      </w:pPr>
    </w:p>
    <w:p w14:paraId="13B7FA58" w14:textId="77777777" w:rsidR="006B3333" w:rsidRDefault="006B3333" w:rsidP="006B333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= William </w:t>
      </w:r>
      <w:proofErr w:type="gramStart"/>
      <w:r>
        <w:rPr>
          <w:rFonts w:cs="Times New Roman"/>
          <w:szCs w:val="24"/>
        </w:rPr>
        <w:t>Ludlow(</w:t>
      </w:r>
      <w:proofErr w:type="gramEnd"/>
      <w:r>
        <w:rPr>
          <w:rFonts w:cs="Times New Roman"/>
          <w:szCs w:val="24"/>
        </w:rPr>
        <w:t>d.1478)(q.v.)</w:t>
      </w:r>
    </w:p>
    <w:p w14:paraId="140BAF14" w14:textId="77777777" w:rsidR="006B3333" w:rsidRPr="00F61E65" w:rsidRDefault="006B3333" w:rsidP="006B333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(“UK and Ireland, Find A Grave Index, 1300s – current”)</w:t>
      </w:r>
    </w:p>
    <w:p w14:paraId="1F485315" w14:textId="77777777" w:rsidR="006B3333" w:rsidRDefault="006B3333" w:rsidP="006B333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Son:   John(q.v.).   (ibid.)</w:t>
      </w:r>
    </w:p>
    <w:p w14:paraId="34A804AD" w14:textId="77777777" w:rsidR="006B3333" w:rsidRDefault="006B3333" w:rsidP="006B3333">
      <w:pPr>
        <w:pStyle w:val="NoSpacing"/>
        <w:rPr>
          <w:rFonts w:cs="Times New Roman"/>
          <w:szCs w:val="24"/>
        </w:rPr>
      </w:pPr>
    </w:p>
    <w:p w14:paraId="2CC83598" w14:textId="77777777" w:rsidR="006B3333" w:rsidRDefault="006B3333" w:rsidP="006B3333">
      <w:pPr>
        <w:pStyle w:val="NoSpacing"/>
        <w:rPr>
          <w:rFonts w:cs="Times New Roman"/>
          <w:szCs w:val="24"/>
        </w:rPr>
      </w:pPr>
    </w:p>
    <w:p w14:paraId="17BCCC68" w14:textId="77777777" w:rsidR="006B3333" w:rsidRDefault="006B3333" w:rsidP="006B333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Apr.1488</w:t>
      </w:r>
      <w:r>
        <w:rPr>
          <w:rFonts w:cs="Times New Roman"/>
          <w:szCs w:val="24"/>
        </w:rPr>
        <w:tab/>
        <w:t>She died in Salisbury.   (ibid.)</w:t>
      </w:r>
    </w:p>
    <w:p w14:paraId="40FA707F" w14:textId="77777777" w:rsidR="006B3333" w:rsidRDefault="006B3333" w:rsidP="006B3333">
      <w:pPr>
        <w:pStyle w:val="NoSpacing"/>
        <w:rPr>
          <w:rFonts w:cs="Times New Roman"/>
          <w:szCs w:val="24"/>
        </w:rPr>
      </w:pPr>
    </w:p>
    <w:p w14:paraId="62BA933F" w14:textId="77777777" w:rsidR="006B3333" w:rsidRDefault="006B3333" w:rsidP="006B3333">
      <w:pPr>
        <w:pStyle w:val="NoSpacing"/>
        <w:rPr>
          <w:rFonts w:cs="Times New Roman"/>
          <w:szCs w:val="24"/>
        </w:rPr>
      </w:pPr>
    </w:p>
    <w:p w14:paraId="2AAFD34C" w14:textId="77777777" w:rsidR="006B3333" w:rsidRDefault="006B3333" w:rsidP="006B333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September 2023</w:t>
      </w:r>
    </w:p>
    <w:p w14:paraId="0993202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E65280" w14:textId="77777777" w:rsidR="006B3333" w:rsidRDefault="006B3333" w:rsidP="009139A6">
      <w:r>
        <w:separator/>
      </w:r>
    </w:p>
  </w:endnote>
  <w:endnote w:type="continuationSeparator" w:id="0">
    <w:p w14:paraId="76E42624" w14:textId="77777777" w:rsidR="006B3333" w:rsidRDefault="006B333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0582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B711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46FF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5FEDD" w14:textId="77777777" w:rsidR="006B3333" w:rsidRDefault="006B3333" w:rsidP="009139A6">
      <w:r>
        <w:separator/>
      </w:r>
    </w:p>
  </w:footnote>
  <w:footnote w:type="continuationSeparator" w:id="0">
    <w:p w14:paraId="03D7AC48" w14:textId="77777777" w:rsidR="006B3333" w:rsidRDefault="006B333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6A76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1D2A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F144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3333"/>
    <w:rsid w:val="000666E0"/>
    <w:rsid w:val="002510B7"/>
    <w:rsid w:val="005C130B"/>
    <w:rsid w:val="006B3333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3FD102"/>
  <w15:chartTrackingRefBased/>
  <w15:docId w15:val="{483C6400-2B91-489E-9AB8-07253E55C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2023-09-05T08:26:00Z</dcterms:created>
  <dcterms:modified xsi:type="dcterms:W3CDTF">2023-09-05T08:27:00Z</dcterms:modified>
</cp:coreProperties>
</file>